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9C152" w14:textId="77777777" w:rsidR="00836ED1" w:rsidRDefault="00836ED1" w:rsidP="00836ED1"/>
    <w:p w14:paraId="228EA19C" w14:textId="0BECBE3F" w:rsidR="00063E5E" w:rsidRDefault="00063E5E" w:rsidP="00BB6F6B">
      <w:pPr>
        <w:spacing w:after="480"/>
        <w:ind w:right="68"/>
      </w:pPr>
      <w:r w:rsidRPr="00C01AD9">
        <w:t xml:space="preserve">Załącznik nr 2a do SWZ - Oświadczenie Wykonawcy o aktualności </w:t>
      </w:r>
    </w:p>
    <w:p w14:paraId="30813D37" w14:textId="77777777" w:rsidR="001C7258" w:rsidRDefault="001C7258" w:rsidP="001C7258">
      <w:pPr>
        <w:rPr>
          <w:rFonts w:cs="Arial"/>
          <w:iCs/>
        </w:rPr>
      </w:pPr>
      <w:r>
        <w:rPr>
          <w:rFonts w:cs="Arial"/>
          <w:iCs/>
        </w:rPr>
        <w:t>Oświadczenie składa:</w:t>
      </w:r>
      <w:r>
        <w:rPr>
          <w:rFonts w:cs="Arial"/>
          <w:iCs/>
        </w:rPr>
        <w:br/>
        <w:t xml:space="preserve">1) Wykonawca </w:t>
      </w:r>
    </w:p>
    <w:p w14:paraId="69164337" w14:textId="52F9A9F5" w:rsidR="001C7258" w:rsidRDefault="001C7258" w:rsidP="001C7258">
      <w:pPr>
        <w:rPr>
          <w:rFonts w:cs="Arial"/>
          <w:iCs/>
        </w:rPr>
      </w:pPr>
      <w:r>
        <w:rPr>
          <w:rFonts w:cs="Arial"/>
          <w:iCs/>
        </w:rPr>
        <w:t>2) każdy z Wykonawców – w przypadku wspólnego ubiegania się o zamówienie</w:t>
      </w:r>
    </w:p>
    <w:p w14:paraId="161D85D3" w14:textId="77777777" w:rsidR="001C7258" w:rsidRDefault="001C7258" w:rsidP="001C7258">
      <w:pPr>
        <w:rPr>
          <w:rFonts w:cs="Arial"/>
          <w:iCs/>
        </w:rPr>
      </w:pPr>
      <w:r>
        <w:rPr>
          <w:rFonts w:cs="Arial"/>
          <w:iCs/>
        </w:rPr>
        <w:t>3) podmiot udostępniający zasoby – jeżeli Wykonawca korzysta z zasobów podmiotu trzeciego</w:t>
      </w:r>
    </w:p>
    <w:p w14:paraId="43AB83A9" w14:textId="664374EC" w:rsidR="00063E5E" w:rsidRPr="001C7258" w:rsidRDefault="00063E5E" w:rsidP="001C7258">
      <w:pPr>
        <w:rPr>
          <w:iCs/>
        </w:rPr>
      </w:pPr>
    </w:p>
    <w:p w14:paraId="218FDD22" w14:textId="77777777" w:rsidR="00063E5E" w:rsidRDefault="00063E5E" w:rsidP="00063E5E">
      <w:pPr>
        <w:spacing w:line="360" w:lineRule="auto"/>
        <w:rPr>
          <w:b/>
          <w:bCs/>
        </w:rPr>
      </w:pPr>
    </w:p>
    <w:p w14:paraId="272330A1" w14:textId="77777777" w:rsidR="00063E5E" w:rsidRDefault="00063E5E" w:rsidP="00230E6A">
      <w:pPr>
        <w:rPr>
          <w:iCs/>
        </w:rPr>
      </w:pPr>
      <w:r>
        <w:t>……………………………………………………………………</w:t>
      </w:r>
      <w:r>
        <w:br/>
      </w:r>
      <w:r>
        <w:rPr>
          <w:iCs/>
        </w:rPr>
        <w:t xml:space="preserve"> / nazwa i adres składającego Oświadczenie /</w:t>
      </w:r>
    </w:p>
    <w:p w14:paraId="64767EF7" w14:textId="77777777" w:rsidR="00063E5E" w:rsidRDefault="00063E5E" w:rsidP="00BB6F6B">
      <w:pPr>
        <w:spacing w:after="480" w:line="360" w:lineRule="auto"/>
      </w:pPr>
    </w:p>
    <w:p w14:paraId="30F1B9C0" w14:textId="77777777" w:rsidR="00063E5E" w:rsidRPr="00C01AD9" w:rsidRDefault="00063E5E" w:rsidP="00230E6A">
      <w:pPr>
        <w:spacing w:after="155"/>
        <w:ind w:right="39"/>
      </w:pPr>
      <w:r w:rsidRPr="00C01AD9">
        <w:t xml:space="preserve">OŚWIADCZENIE O AKTUALNOŚCI INFORMCJI ZAWARTYCH </w:t>
      </w:r>
      <w:r w:rsidRPr="00C01AD9">
        <w:br/>
        <w:t>W OŚWIADCZENIU O KTÓRYM MOWA W ART. 125 UST.1 USTAWY PZP</w:t>
      </w:r>
    </w:p>
    <w:p w14:paraId="446FC36E" w14:textId="3CC33D8D" w:rsidR="00063E5E" w:rsidRDefault="00063E5E" w:rsidP="00230E6A">
      <w:pPr>
        <w:ind w:left="567" w:right="606" w:hanging="567"/>
      </w:pPr>
      <w:r>
        <w:t xml:space="preserve">na potrzeby postępowania o udzielenie zamówienia publicznego  </w:t>
      </w:r>
    </w:p>
    <w:p w14:paraId="0C423979" w14:textId="36077E40" w:rsidR="00063E5E" w:rsidRDefault="00063E5E" w:rsidP="00BB6F6B">
      <w:pPr>
        <w:spacing w:after="120"/>
        <w:ind w:right="606"/>
        <w:rPr>
          <w:bCs/>
          <w:iCs/>
          <w:lang w:bidi="pl-PL"/>
        </w:rPr>
      </w:pPr>
      <w:r w:rsidRPr="00046C14">
        <w:t xml:space="preserve">nr </w:t>
      </w:r>
      <w:r w:rsidRPr="000E5CC9">
        <w:t>ZP.2</w:t>
      </w:r>
      <w:r w:rsidR="008536FD" w:rsidRPr="000E5CC9">
        <w:t>3</w:t>
      </w:r>
      <w:r w:rsidRPr="000E5CC9">
        <w:t>20.</w:t>
      </w:r>
      <w:r w:rsidR="00D025A0">
        <w:t>2</w:t>
      </w:r>
      <w:r w:rsidRPr="000E5CC9">
        <w:t>.202</w:t>
      </w:r>
      <w:r w:rsidR="008536FD" w:rsidRPr="000E5CC9">
        <w:t>6</w:t>
      </w:r>
      <w:r w:rsidRPr="000E5CC9">
        <w:t>.MK</w:t>
      </w:r>
      <w:r w:rsidRPr="00046C14">
        <w:t xml:space="preserve"> </w:t>
      </w:r>
      <w:r w:rsidR="008536FD" w:rsidRPr="008536FD">
        <w:t xml:space="preserve">prowadzonego na zorganizowanie i przeprowadzenie szkolenia </w:t>
      </w:r>
      <w:r w:rsidR="008536FD" w:rsidRPr="008536FD">
        <w:rPr>
          <w:b/>
          <w:bCs/>
        </w:rPr>
        <w:t>„</w:t>
      </w:r>
      <w:r w:rsidR="00CE5433">
        <w:rPr>
          <w:b/>
          <w:bCs/>
        </w:rPr>
        <w:t>Obsługa wózków jezdniowych</w:t>
      </w:r>
      <w:r w:rsidR="008536FD" w:rsidRPr="008536FD">
        <w:rPr>
          <w:b/>
          <w:bCs/>
        </w:rPr>
        <w:t>”</w:t>
      </w:r>
      <w:r w:rsidR="008536FD" w:rsidRPr="008536FD">
        <w:t xml:space="preserve"> </w:t>
      </w:r>
      <w:r w:rsidR="00CE5433" w:rsidRPr="00CE5433">
        <w:rPr>
          <w:iCs/>
        </w:rPr>
        <w:t>dla 10 osób zarejestrowanych w Powiatowym Urzędzie Pracy w Starogardzie Gdańskim w 2 grupach szkoleniowych po 5 osób w niezależnych od siebie terminach, kolejno następujących po sobie</w:t>
      </w:r>
      <w:r w:rsidR="00CE5433">
        <w:rPr>
          <w:iCs/>
        </w:rPr>
        <w:t xml:space="preserve"> </w:t>
      </w:r>
      <w:r w:rsidR="008536FD" w:rsidRPr="008536FD">
        <w:rPr>
          <w:bCs/>
          <w:iCs/>
          <w:lang w:bidi="pl-PL"/>
        </w:rPr>
        <w:t>oraz procesu potwierdzenia nabycia wiedzy i umiejętności i wydania dokumentu potwierdzającego nabycie wiedzy i umiejętności (egzaminu).</w:t>
      </w:r>
    </w:p>
    <w:p w14:paraId="1A78B8E3" w14:textId="77777777" w:rsidR="008536FD" w:rsidRPr="00BB6F6B" w:rsidRDefault="008536FD" w:rsidP="00BB6F6B">
      <w:pPr>
        <w:spacing w:after="120"/>
        <w:ind w:right="606"/>
        <w:rPr>
          <w:bCs/>
          <w:color w:val="000000" w:themeColor="text1"/>
        </w:rPr>
      </w:pPr>
    </w:p>
    <w:p w14:paraId="63A39C1D" w14:textId="77777777" w:rsidR="00063E5E" w:rsidRDefault="00063E5E" w:rsidP="00230E6A">
      <w:pPr>
        <w:spacing w:after="117"/>
      </w:pPr>
      <w:r>
        <w:t xml:space="preserve">Oświadczam, że wszystkie informacje zawarte przeze mnie w oświadczeniu </w:t>
      </w:r>
      <w:r>
        <w:br/>
        <w:t xml:space="preserve">o spełnianiu warunków udziału w postępowaniu oraz niepodleganiu wykluczeniu </w:t>
      </w:r>
      <w:r>
        <w:br/>
        <w:t>z postępowania w zakresie wskazanym przez Zamawiającego są aktualne.</w:t>
      </w:r>
    </w:p>
    <w:p w14:paraId="6B2ACF38" w14:textId="77777777" w:rsidR="00063E5E" w:rsidRDefault="00063E5E" w:rsidP="008536FD">
      <w:pPr>
        <w:spacing w:after="117" w:line="360" w:lineRule="auto"/>
        <w:ind w:right="65"/>
      </w:pPr>
    </w:p>
    <w:p w14:paraId="645C979E" w14:textId="7B5CE0F6" w:rsidR="00063E5E" w:rsidRDefault="00230E6A" w:rsidP="00230E6A">
      <w:pPr>
        <w:spacing w:after="117"/>
        <w:ind w:left="4956" w:right="62"/>
      </w:pPr>
      <w:r>
        <w:br/>
      </w:r>
      <w:r w:rsidR="00063E5E">
        <w:t>Data złożenia oświadczenia i podpis</w:t>
      </w:r>
    </w:p>
    <w:p w14:paraId="560105C2" w14:textId="77777777" w:rsidR="009B090E" w:rsidRDefault="009B090E" w:rsidP="00230E6A">
      <w:pPr>
        <w:spacing w:after="117"/>
        <w:ind w:left="4956" w:right="62"/>
      </w:pPr>
    </w:p>
    <w:p w14:paraId="36270F19" w14:textId="77777777" w:rsidR="009B090E" w:rsidRDefault="009B090E" w:rsidP="00230E6A">
      <w:pPr>
        <w:spacing w:after="117"/>
        <w:ind w:left="4956" w:right="62"/>
      </w:pPr>
    </w:p>
    <w:p w14:paraId="4F318767" w14:textId="7FA49B24" w:rsidR="00063E5E" w:rsidRDefault="00063E5E" w:rsidP="00063E5E">
      <w:pPr>
        <w:spacing w:after="155" w:line="360" w:lineRule="auto"/>
        <w:ind w:left="254"/>
      </w:pPr>
    </w:p>
    <w:p w14:paraId="316948F8" w14:textId="77777777" w:rsidR="0039481F" w:rsidRPr="00836ED1" w:rsidRDefault="0039481F" w:rsidP="00836ED1"/>
    <w:sectPr w:rsidR="0039481F" w:rsidRPr="00836ED1" w:rsidSect="00BB6F6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559" w:left="1418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BB3E6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914427905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BE72B2B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60A50"/>
    <w:multiLevelType w:val="hybridMultilevel"/>
    <w:tmpl w:val="89D65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C033F"/>
    <w:multiLevelType w:val="hybridMultilevel"/>
    <w:tmpl w:val="C26C3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74F715F"/>
    <w:multiLevelType w:val="hybridMultilevel"/>
    <w:tmpl w:val="2AA8BC68"/>
    <w:lvl w:ilvl="0" w:tplc="EE5013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35C0A"/>
    <w:multiLevelType w:val="multilevel"/>
    <w:tmpl w:val="428E9EAC"/>
    <w:numStyleLink w:val="Lista1"/>
  </w:abstractNum>
  <w:num w:numId="1" w16cid:durableId="115299958">
    <w:abstractNumId w:val="3"/>
  </w:num>
  <w:num w:numId="2" w16cid:durableId="23332246">
    <w:abstractNumId w:val="5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0610481">
    <w:abstractNumId w:val="0"/>
  </w:num>
  <w:num w:numId="5" w16cid:durableId="1214002697">
    <w:abstractNumId w:val="1"/>
  </w:num>
  <w:num w:numId="6" w16cid:durableId="552738261">
    <w:abstractNumId w:val="2"/>
  </w:num>
  <w:num w:numId="7" w16cid:durableId="15934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46C14"/>
    <w:rsid w:val="00061F20"/>
    <w:rsid w:val="00063E5E"/>
    <w:rsid w:val="00076E8E"/>
    <w:rsid w:val="00080D83"/>
    <w:rsid w:val="00087AC1"/>
    <w:rsid w:val="000A3836"/>
    <w:rsid w:val="000C37F4"/>
    <w:rsid w:val="000D283E"/>
    <w:rsid w:val="000E5CC9"/>
    <w:rsid w:val="0011344B"/>
    <w:rsid w:val="00120BC8"/>
    <w:rsid w:val="00124D4A"/>
    <w:rsid w:val="001304E7"/>
    <w:rsid w:val="00130B23"/>
    <w:rsid w:val="001520FF"/>
    <w:rsid w:val="00193170"/>
    <w:rsid w:val="001A02A1"/>
    <w:rsid w:val="001A081C"/>
    <w:rsid w:val="001A3D33"/>
    <w:rsid w:val="001B210F"/>
    <w:rsid w:val="001C7258"/>
    <w:rsid w:val="001D059A"/>
    <w:rsid w:val="001E3D1D"/>
    <w:rsid w:val="001F54F3"/>
    <w:rsid w:val="0021143F"/>
    <w:rsid w:val="00230E6A"/>
    <w:rsid w:val="00241C1F"/>
    <w:rsid w:val="002425AE"/>
    <w:rsid w:val="002529E4"/>
    <w:rsid w:val="002C6347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B7FDF"/>
    <w:rsid w:val="003C554F"/>
    <w:rsid w:val="003D2A02"/>
    <w:rsid w:val="003D65CE"/>
    <w:rsid w:val="0040131D"/>
    <w:rsid w:val="0040149C"/>
    <w:rsid w:val="00414478"/>
    <w:rsid w:val="004430F4"/>
    <w:rsid w:val="00447D1A"/>
    <w:rsid w:val="00464281"/>
    <w:rsid w:val="00491E45"/>
    <w:rsid w:val="00492BD3"/>
    <w:rsid w:val="004B38AD"/>
    <w:rsid w:val="004B5568"/>
    <w:rsid w:val="004B70BD"/>
    <w:rsid w:val="004C303B"/>
    <w:rsid w:val="004C5C63"/>
    <w:rsid w:val="004F2B84"/>
    <w:rsid w:val="00513291"/>
    <w:rsid w:val="0052111D"/>
    <w:rsid w:val="005263E1"/>
    <w:rsid w:val="005266B7"/>
    <w:rsid w:val="00542379"/>
    <w:rsid w:val="00554C39"/>
    <w:rsid w:val="005760A9"/>
    <w:rsid w:val="00594464"/>
    <w:rsid w:val="005B7F2F"/>
    <w:rsid w:val="0061767F"/>
    <w:rsid w:val="00622781"/>
    <w:rsid w:val="00640BFF"/>
    <w:rsid w:val="0066032A"/>
    <w:rsid w:val="00665A91"/>
    <w:rsid w:val="00680398"/>
    <w:rsid w:val="0069621B"/>
    <w:rsid w:val="006B4267"/>
    <w:rsid w:val="006F0C63"/>
    <w:rsid w:val="006F209E"/>
    <w:rsid w:val="00727F94"/>
    <w:rsid w:val="007337EB"/>
    <w:rsid w:val="00745D18"/>
    <w:rsid w:val="00776530"/>
    <w:rsid w:val="00791E8E"/>
    <w:rsid w:val="007A0109"/>
    <w:rsid w:val="007B2500"/>
    <w:rsid w:val="007B5688"/>
    <w:rsid w:val="007D61D6"/>
    <w:rsid w:val="007E1B19"/>
    <w:rsid w:val="007F3623"/>
    <w:rsid w:val="007F3CF5"/>
    <w:rsid w:val="0080459E"/>
    <w:rsid w:val="00827311"/>
    <w:rsid w:val="00834BB4"/>
    <w:rsid w:val="00835187"/>
    <w:rsid w:val="00836ED1"/>
    <w:rsid w:val="008536FD"/>
    <w:rsid w:val="00873501"/>
    <w:rsid w:val="00876326"/>
    <w:rsid w:val="008945D9"/>
    <w:rsid w:val="008C52E2"/>
    <w:rsid w:val="009627BF"/>
    <w:rsid w:val="009706FB"/>
    <w:rsid w:val="009726FB"/>
    <w:rsid w:val="009A136D"/>
    <w:rsid w:val="009A4ACC"/>
    <w:rsid w:val="009B090E"/>
    <w:rsid w:val="009D71C1"/>
    <w:rsid w:val="009F2CF0"/>
    <w:rsid w:val="00A0160D"/>
    <w:rsid w:val="00A04690"/>
    <w:rsid w:val="00A2686F"/>
    <w:rsid w:val="00A273F5"/>
    <w:rsid w:val="00A40DD3"/>
    <w:rsid w:val="00A830EB"/>
    <w:rsid w:val="00A8311B"/>
    <w:rsid w:val="00AD1EFE"/>
    <w:rsid w:val="00AD51FC"/>
    <w:rsid w:val="00AD7E56"/>
    <w:rsid w:val="00AE1083"/>
    <w:rsid w:val="00B01F08"/>
    <w:rsid w:val="00B16E8F"/>
    <w:rsid w:val="00B2442F"/>
    <w:rsid w:val="00B27DFF"/>
    <w:rsid w:val="00B30401"/>
    <w:rsid w:val="00B648E5"/>
    <w:rsid w:val="00B6637D"/>
    <w:rsid w:val="00BB6F6B"/>
    <w:rsid w:val="00BB76D0"/>
    <w:rsid w:val="00BC363C"/>
    <w:rsid w:val="00BE22C4"/>
    <w:rsid w:val="00C01AD9"/>
    <w:rsid w:val="00C268A0"/>
    <w:rsid w:val="00C377A0"/>
    <w:rsid w:val="00C524B3"/>
    <w:rsid w:val="00C57BB1"/>
    <w:rsid w:val="00C62C24"/>
    <w:rsid w:val="00C635B6"/>
    <w:rsid w:val="00CA5CBD"/>
    <w:rsid w:val="00CC71FE"/>
    <w:rsid w:val="00CE005B"/>
    <w:rsid w:val="00CE5433"/>
    <w:rsid w:val="00CF3B4D"/>
    <w:rsid w:val="00D025A0"/>
    <w:rsid w:val="00D0361A"/>
    <w:rsid w:val="00D1150B"/>
    <w:rsid w:val="00D30ADD"/>
    <w:rsid w:val="00D43A0D"/>
    <w:rsid w:val="00D46867"/>
    <w:rsid w:val="00D526F3"/>
    <w:rsid w:val="00D57724"/>
    <w:rsid w:val="00D729D6"/>
    <w:rsid w:val="00D94A21"/>
    <w:rsid w:val="00DA2034"/>
    <w:rsid w:val="00DC733E"/>
    <w:rsid w:val="00DD499E"/>
    <w:rsid w:val="00DE5229"/>
    <w:rsid w:val="00DF57BE"/>
    <w:rsid w:val="00E06500"/>
    <w:rsid w:val="00E539C6"/>
    <w:rsid w:val="00E54808"/>
    <w:rsid w:val="00E57060"/>
    <w:rsid w:val="00E64D96"/>
    <w:rsid w:val="00E771D2"/>
    <w:rsid w:val="00E81ADD"/>
    <w:rsid w:val="00E87616"/>
    <w:rsid w:val="00EA5C16"/>
    <w:rsid w:val="00EB793B"/>
    <w:rsid w:val="00EE526B"/>
    <w:rsid w:val="00EF000D"/>
    <w:rsid w:val="00EF6E11"/>
    <w:rsid w:val="00F02994"/>
    <w:rsid w:val="00F35D2D"/>
    <w:rsid w:val="00F5032F"/>
    <w:rsid w:val="00F545A3"/>
    <w:rsid w:val="00F83EE2"/>
    <w:rsid w:val="00FA1E14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15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Dusowska Julia</cp:lastModifiedBy>
  <cp:revision>21</cp:revision>
  <cp:lastPrinted>2026-02-16T13:57:00Z</cp:lastPrinted>
  <dcterms:created xsi:type="dcterms:W3CDTF">2024-02-05T07:24:00Z</dcterms:created>
  <dcterms:modified xsi:type="dcterms:W3CDTF">2026-02-23T09:36:00Z</dcterms:modified>
</cp:coreProperties>
</file>